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B4" w:rsidRPr="00BA0FF4" w:rsidRDefault="004E58B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E58B4" w:rsidRPr="00263108" w:rsidRDefault="004E58B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4E58B4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</w:t>
      </w:r>
    </w:p>
    <w:p w:rsidR="004E58B4" w:rsidRPr="00263108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 от чрезвычайных ситуаций»  на 2016-2018 годы  </w:t>
      </w:r>
    </w:p>
    <w:p w:rsidR="004E58B4" w:rsidRPr="00861ECE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4E58B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8B4" w:rsidRPr="002D7464" w:rsidRDefault="004E58B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58B4" w:rsidRPr="000D6B9D" w:rsidRDefault="004E58B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4E58B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E58B4" w:rsidRPr="00D006BD" w:rsidRDefault="004E58B4" w:rsidP="00D006BD"/>
        </w:tc>
      </w:tr>
      <w:tr w:rsidR="004E58B4" w:rsidTr="00D006BD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4E58B4" w:rsidRPr="003E661A" w:rsidRDefault="004E58B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DB00D8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DB00D8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4E58B4" w:rsidRDefault="004E58B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Pr="008E50B9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4E58B4" w:rsidRPr="008E50B9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4E58B4" w:rsidTr="00D006BD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8E50B9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8B4" w:rsidTr="00D006BD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Pr="00617911" w:rsidRDefault="004E58B4" w:rsidP="00744EDD">
            <w:pPr>
              <w:pStyle w:val="a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документации в области защиты населения от ЧС и её корректировка в соответствии с изменениями действующего законодательства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11B29" w:rsidRDefault="004E58B4" w:rsidP="00744EDD">
            <w:pPr>
              <w:pStyle w:val="a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2442F5" w:rsidRDefault="004E58B4" w:rsidP="004B19F7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с внесением изменений и утверждение «Паспорта безопасности Курчанского сельского поселения Темрюкского района».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о действиях при возникновении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4B19F7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памяток, листовок.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населения о действиях по ликвидации последствий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4B19F7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плакатов для учебно-консультационного пункта.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58B4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4E58B4" w:rsidRPr="00C3522A" w:rsidTr="00D006BD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3522A" w:rsidRDefault="004E58B4" w:rsidP="00744EDD">
            <w:pPr>
              <w:pStyle w:val="a0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9260DF" w:rsidRDefault="004E58B4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D006BD" w:rsidRDefault="004E58B4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11,0</w:t>
            </w:r>
          </w:p>
          <w:p w:rsidR="004E58B4" w:rsidRPr="00C3522A" w:rsidRDefault="004E58B4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D006BD" w:rsidRDefault="004E58B4" w:rsidP="00744EDD">
            <w:pPr>
              <w:pStyle w:val="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3522A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3522A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8B4" w:rsidRPr="00C3522A" w:rsidRDefault="004E58B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</w:tbl>
    <w:p w:rsidR="004E58B4" w:rsidRDefault="004E58B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4E58B4" w:rsidRDefault="004E58B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Курчанского сельского поселения</w:t>
      </w:r>
    </w:p>
    <w:p w:rsidR="004E58B4" w:rsidRPr="00CF6306" w:rsidRDefault="004E58B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                                                                      Е.А.Кулинич</w:t>
      </w:r>
    </w:p>
    <w:p w:rsidR="004E58B4" w:rsidRDefault="004E58B4"/>
    <w:sectPr w:rsidR="004E58B4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8B4" w:rsidRDefault="004E58B4">
      <w:r>
        <w:separator/>
      </w:r>
    </w:p>
  </w:endnote>
  <w:endnote w:type="continuationSeparator" w:id="1">
    <w:p w:rsidR="004E58B4" w:rsidRDefault="004E5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8B4" w:rsidRDefault="004E58B4">
      <w:r>
        <w:separator/>
      </w:r>
    </w:p>
  </w:footnote>
  <w:footnote w:type="continuationSeparator" w:id="1">
    <w:p w:rsidR="004E58B4" w:rsidRDefault="004E58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B4" w:rsidRDefault="004E58B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E58B4" w:rsidRDefault="004E58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91270"/>
    <w:rsid w:val="000B03B3"/>
    <w:rsid w:val="000D48B8"/>
    <w:rsid w:val="000D6B9D"/>
    <w:rsid w:val="000E4458"/>
    <w:rsid w:val="000F563B"/>
    <w:rsid w:val="00112E60"/>
    <w:rsid w:val="00125FE4"/>
    <w:rsid w:val="001A44CD"/>
    <w:rsid w:val="001D1DCF"/>
    <w:rsid w:val="001E07DF"/>
    <w:rsid w:val="00220023"/>
    <w:rsid w:val="002442F5"/>
    <w:rsid w:val="00263108"/>
    <w:rsid w:val="002A3F76"/>
    <w:rsid w:val="002D7464"/>
    <w:rsid w:val="002E5635"/>
    <w:rsid w:val="00307344"/>
    <w:rsid w:val="00315D2C"/>
    <w:rsid w:val="0038696F"/>
    <w:rsid w:val="00395BCB"/>
    <w:rsid w:val="003E661A"/>
    <w:rsid w:val="003F4293"/>
    <w:rsid w:val="004B19F7"/>
    <w:rsid w:val="004C2CAF"/>
    <w:rsid w:val="004E58B4"/>
    <w:rsid w:val="0051237D"/>
    <w:rsid w:val="005259EF"/>
    <w:rsid w:val="005554F6"/>
    <w:rsid w:val="00617911"/>
    <w:rsid w:val="00651034"/>
    <w:rsid w:val="00656BC9"/>
    <w:rsid w:val="0066366E"/>
    <w:rsid w:val="00686FA6"/>
    <w:rsid w:val="006B7ECE"/>
    <w:rsid w:val="006D292F"/>
    <w:rsid w:val="006E7321"/>
    <w:rsid w:val="006F1322"/>
    <w:rsid w:val="00701E77"/>
    <w:rsid w:val="00744EDD"/>
    <w:rsid w:val="0078038A"/>
    <w:rsid w:val="00786481"/>
    <w:rsid w:val="007B4014"/>
    <w:rsid w:val="007B51C4"/>
    <w:rsid w:val="007E0524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46676"/>
    <w:rsid w:val="00954128"/>
    <w:rsid w:val="009766A8"/>
    <w:rsid w:val="00A57827"/>
    <w:rsid w:val="00A874EA"/>
    <w:rsid w:val="00AD4420"/>
    <w:rsid w:val="00AF1D7E"/>
    <w:rsid w:val="00BA0FF4"/>
    <w:rsid w:val="00C11B29"/>
    <w:rsid w:val="00C3522A"/>
    <w:rsid w:val="00C52E40"/>
    <w:rsid w:val="00C711DB"/>
    <w:rsid w:val="00CB4FD6"/>
    <w:rsid w:val="00CE25EE"/>
    <w:rsid w:val="00CF6306"/>
    <w:rsid w:val="00D00149"/>
    <w:rsid w:val="00D006BD"/>
    <w:rsid w:val="00D10720"/>
    <w:rsid w:val="00D47BB0"/>
    <w:rsid w:val="00D937F7"/>
    <w:rsid w:val="00DB00D8"/>
    <w:rsid w:val="00DD2B83"/>
    <w:rsid w:val="00E13452"/>
    <w:rsid w:val="00E31943"/>
    <w:rsid w:val="00E92DD7"/>
    <w:rsid w:val="00ED107C"/>
    <w:rsid w:val="00F20524"/>
    <w:rsid w:val="00F42532"/>
    <w:rsid w:val="00F45D91"/>
    <w:rsid w:val="00F6680B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366E"/>
  </w:style>
  <w:style w:type="paragraph" w:customStyle="1" w:styleId="a">
    <w:name w:val="Нормальный (таблица)"/>
    <w:basedOn w:val="Normal"/>
    <w:next w:val="Normal"/>
    <w:uiPriority w:val="99"/>
    <w:rsid w:val="0066366E"/>
    <w:pPr>
      <w:jc w:val="both"/>
    </w:pPr>
  </w:style>
  <w:style w:type="paragraph" w:customStyle="1" w:styleId="a0">
    <w:name w:val="Прижатый влево"/>
    <w:basedOn w:val="Normal"/>
    <w:next w:val="Normal"/>
    <w:uiPriority w:val="99"/>
    <w:rsid w:val="0066366E"/>
  </w:style>
  <w:style w:type="paragraph" w:styleId="BodyText">
    <w:name w:val="Body Text"/>
    <w:basedOn w:val="Normal"/>
    <w:link w:val="BodyTextChar"/>
    <w:uiPriority w:val="99"/>
    <w:rsid w:val="006636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1</Pages>
  <Words>191</Words>
  <Characters>1090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Анна</cp:lastModifiedBy>
  <cp:revision>33</cp:revision>
  <cp:lastPrinted>2015-11-28T08:05:00Z</cp:lastPrinted>
  <dcterms:created xsi:type="dcterms:W3CDTF">2015-10-01T19:07:00Z</dcterms:created>
  <dcterms:modified xsi:type="dcterms:W3CDTF">2015-11-28T08:07:00Z</dcterms:modified>
</cp:coreProperties>
</file>